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E1F" w:rsidRPr="00185E1F" w:rsidRDefault="00185E1F" w:rsidP="00185E1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 </w:t>
      </w:r>
    </w:p>
    <w:p w:rsidR="00185E1F" w:rsidRPr="00185E1F" w:rsidRDefault="00185E1F" w:rsidP="00185E1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 xml:space="preserve">ДОГОВОР </w:t>
      </w:r>
    </w:p>
    <w:p w:rsidR="00185E1F" w:rsidRPr="00185E1F" w:rsidRDefault="00185E1F" w:rsidP="00185E1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ВОЗМЕЗДНОГО ОКАЗАНИЯ УСЛУГ № __________</w:t>
      </w:r>
    </w:p>
    <w:p w:rsidR="00185E1F" w:rsidRPr="00185E1F" w:rsidRDefault="00185E1F" w:rsidP="00185E1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5E1F" w:rsidRPr="00185E1F" w:rsidRDefault="00185E1F" w:rsidP="00185E1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5E1F" w:rsidRPr="00185E1F" w:rsidRDefault="00185E1F" w:rsidP="00185E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 xml:space="preserve">г. Мурманск     </w:t>
      </w: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                     «___» ______________20___г.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 xml:space="preserve">ОАО «ТГК-1», именуемое в дальнейшем «Заказчик» в лице заместителя генерального директора – директора филиала «Кольский» ОАО «ТГК-1» Антипова </w:t>
      </w:r>
      <w:r w:rsidR="00D26631" w:rsidRPr="00D26631">
        <w:rPr>
          <w:rFonts w:ascii="Times New Roman" w:eastAsia="Times New Roman" w:hAnsi="Times New Roman" w:cs="Times New Roman"/>
          <w:color w:val="000000"/>
          <w:lang w:eastAsia="ru-RU"/>
        </w:rPr>
        <w:t>Александра Геннадьевича</w:t>
      </w: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, действующего на основании доверенности № 319-2016 от 01.01.2016г., с одной стороны, и  __________________________, именуемое в дальнейшем «Исполнитель», в лице _________________, действующего на основании ___________с другой стороны, вместе именуемые «Стороны», заключили настоящий договор (в дальнейшем – Договор) о нижеследующем: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5E1F" w:rsidRPr="00185E1F" w:rsidRDefault="00185E1F" w:rsidP="00185E1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1. ПРЕДМЕТ ДОГОВОРА.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 xml:space="preserve"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 "Инструментальное обследование гидромеханического оборудования гидротехнических сооружений" 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185E1F" w:rsidRPr="00185E1F" w:rsidRDefault="00185E1F" w:rsidP="00185E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ab/>
        <w:t>1.2. Срок оказ</w:t>
      </w:r>
      <w:r w:rsidR="004F6FA4">
        <w:rPr>
          <w:rFonts w:ascii="Times New Roman" w:eastAsia="Times New Roman" w:hAnsi="Times New Roman" w:cs="Times New Roman"/>
          <w:color w:val="000000"/>
          <w:lang w:eastAsia="ru-RU"/>
        </w:rPr>
        <w:t>ания Услуг устанавливается с «15</w:t>
      </w: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» мая 2016</w:t>
      </w:r>
      <w:r w:rsidR="003A1922">
        <w:rPr>
          <w:rFonts w:ascii="Times New Roman" w:eastAsia="Times New Roman" w:hAnsi="Times New Roman" w:cs="Times New Roman"/>
          <w:color w:val="000000"/>
          <w:lang w:eastAsia="ru-RU"/>
        </w:rPr>
        <w:t xml:space="preserve"> г.</w:t>
      </w: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 xml:space="preserve"> по «30» ноября 2016</w:t>
      </w:r>
      <w:r w:rsidR="003A1922">
        <w:rPr>
          <w:rFonts w:ascii="Times New Roman" w:eastAsia="Times New Roman" w:hAnsi="Times New Roman" w:cs="Times New Roman"/>
          <w:color w:val="000000"/>
          <w:lang w:eastAsia="ru-RU"/>
        </w:rPr>
        <w:t xml:space="preserve"> г</w:t>
      </w: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. Промежуточные сроки оказания услуг по отдельным этапам согласованы Сторонами в Графике оказания услуг (Приложение № 2 к настоящему Договору)</w:t>
      </w:r>
      <w:r w:rsidRPr="00185E1F">
        <w:rPr>
          <w:rFonts w:ascii="Times New Roman" w:eastAsia="Times New Roman" w:hAnsi="Times New Roman" w:cs="Times New Roman"/>
          <w:i/>
          <w:color w:val="000000"/>
          <w:lang w:eastAsia="ru-RU"/>
        </w:rPr>
        <w:t>.</w:t>
      </w:r>
    </w:p>
    <w:p w:rsidR="00185E1F" w:rsidRPr="00185E1F" w:rsidRDefault="00185E1F" w:rsidP="00185E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ab/>
        <w:t>1.3. Результат оказанных Услуг передается Заказчику по Акту об оказании услуг, в порядке, установленном настоящим Договором, в 3 экземплярах в форме отчета на бумажном и электронном носителях.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1.4. Комплекс исключительных имущественных прав на результаты оказанных Услуг принадлежит Заказчику.</w:t>
      </w:r>
    </w:p>
    <w:p w:rsidR="00185E1F" w:rsidRPr="00185E1F" w:rsidRDefault="00185E1F" w:rsidP="00185E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1.5. Место оказания Услуг</w:t>
      </w:r>
      <w:r w:rsidR="00A615DB">
        <w:rPr>
          <w:rFonts w:ascii="Times New Roman" w:eastAsia="Times New Roman" w:hAnsi="Times New Roman" w:cs="Times New Roman"/>
          <w:color w:val="000000"/>
          <w:lang w:eastAsia="ru-RU"/>
        </w:rPr>
        <w:t xml:space="preserve">: Мурманская обл., </w:t>
      </w:r>
      <w:proofErr w:type="spellStart"/>
      <w:r w:rsidR="00A615DB">
        <w:rPr>
          <w:rFonts w:ascii="Times New Roman" w:eastAsia="Times New Roman" w:hAnsi="Times New Roman" w:cs="Times New Roman"/>
          <w:color w:val="000000"/>
          <w:lang w:eastAsia="ru-RU"/>
        </w:rPr>
        <w:t>Печенгский</w:t>
      </w:r>
      <w:proofErr w:type="spellEnd"/>
      <w:r w:rsidR="00A615DB">
        <w:rPr>
          <w:rFonts w:ascii="Times New Roman" w:eastAsia="Times New Roman" w:hAnsi="Times New Roman" w:cs="Times New Roman"/>
          <w:color w:val="000000"/>
          <w:lang w:eastAsia="ru-RU"/>
        </w:rPr>
        <w:t xml:space="preserve"> рай</w:t>
      </w: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 xml:space="preserve">он, ГЭС-4,5,6,7,8 Каскад </w:t>
      </w:r>
      <w:proofErr w:type="spellStart"/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Пазских</w:t>
      </w:r>
      <w:proofErr w:type="spellEnd"/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 xml:space="preserve"> ГЭС филиала "Кольский" ОАО "ТГК-1"</w:t>
      </w:r>
      <w:r w:rsidRPr="00185E1F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. </w:t>
      </w:r>
    </w:p>
    <w:p w:rsidR="00185E1F" w:rsidRPr="00185E1F" w:rsidRDefault="00185E1F" w:rsidP="00185E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185E1F" w:rsidRPr="00185E1F" w:rsidRDefault="00185E1F" w:rsidP="00185E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1.7. Качество Услуг должно соответствовать требованиям Технического задания Заказчика (Приложение №1 к настоящему Договору).</w:t>
      </w:r>
    </w:p>
    <w:p w:rsidR="00185E1F" w:rsidRPr="00185E1F" w:rsidRDefault="00185E1F" w:rsidP="00185E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1.8.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08 час. 00 мин. до 17 час. 00 мин.</w:t>
      </w:r>
    </w:p>
    <w:p w:rsidR="00185E1F" w:rsidRPr="00185E1F" w:rsidRDefault="00185E1F" w:rsidP="00185E1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5E1F" w:rsidRPr="00185E1F" w:rsidRDefault="00185E1F" w:rsidP="00185E1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2. ПРАВА И ОБЯЗАННОСТИ СТОРОН.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2.1. Исполнитель обязуется: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185E1F" w:rsidRPr="00185E1F" w:rsidRDefault="00185E1F" w:rsidP="00185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 xml:space="preserve">2.1.2. Оказать Услуги лично, если иное не будет дополнительно согласовано Сторонами. </w:t>
      </w:r>
    </w:p>
    <w:p w:rsidR="00185E1F" w:rsidRPr="00185E1F" w:rsidRDefault="00185E1F" w:rsidP="00185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185E1F" w:rsidRPr="00185E1F" w:rsidRDefault="00185E1F" w:rsidP="00185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исключительно,  в отношении соблюдения условий конфиденциальности, согласованных настоящим Договором.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185E1F" w:rsidRPr="00185E1F" w:rsidRDefault="00185E1F" w:rsidP="00185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2.1.5. Заказчик не предоставляет Исполнителю право ссылаться на факт заключения настоящего Договора.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2.2. Заказчик обязуется: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2.2.1. Принимать и оплачивать Услуги Исполнителя согласно подписанному Сторонами  Акту об оказании услуг в порядке, определенном настоящим Договором.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2.3. Заказчик имеет право: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2.3.1. Контролировать соблюдение сроков оказания Услуг и их соответствие  заданиям Заказчика, не вмешиваясь в область профессиональной компетенции Исполнителя.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185E1F" w:rsidRPr="00185E1F" w:rsidRDefault="00185E1F" w:rsidP="00185E1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5E1F" w:rsidRPr="00185E1F" w:rsidRDefault="00185E1F" w:rsidP="00185E1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3. ПОРЯДОК ОКАЗАНИЯ УСЛУГ И ПРИЁМКА ИХ ЗАКАЗЧИКОМ.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 xml:space="preserve">3.1. Услуги по настоящему Договору оказываются в сроки, установленные подпунктом 1.2 настоящего Договора </w:t>
      </w:r>
      <w:r w:rsidRPr="00185E1F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. 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 xml:space="preserve">3.2. 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</w:t>
      </w:r>
      <w:proofErr w:type="spellStart"/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дневный</w:t>
      </w:r>
      <w:proofErr w:type="spellEnd"/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 xml:space="preserve"> срок в двух экземплярах Акт об оказании услуг,  а также счёт и счёт-фактуру. 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 xml:space="preserve">3.3.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в срок указанный Заказчиком. 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3.4.   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3.5.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3.6. Гарантийный срок. Заказчик вправе предъявить требования, связанные с недостатками материального результата услуг по инструментальному обследованию гидромеханического оборудования гидротехнических сооружений, обнаруженными в течение 12 месяцев</w:t>
      </w:r>
      <w:r w:rsidRPr="00185E1F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</w:t>
      </w: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 xml:space="preserve">с момента, когда этот результат был принят Заказчиком. </w:t>
      </w:r>
    </w:p>
    <w:p w:rsidR="00185E1F" w:rsidRPr="00185E1F" w:rsidRDefault="00185E1F" w:rsidP="00185E1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5E1F" w:rsidRPr="00185E1F" w:rsidRDefault="00185E1F" w:rsidP="00185E1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4. ЦЕНА ДОГОВОРА И ПОРЯДОК ОПЛАТЫ.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 xml:space="preserve">4.1. Общая стоимость оказываемых Услуг составляет:________ рублей (_________ рублей ___ копеек), в </w:t>
      </w:r>
      <w:proofErr w:type="spellStart"/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т.ч</w:t>
      </w:r>
      <w:proofErr w:type="spellEnd"/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. НДС(18%) в размере: __________ рублей (______рублей _____копеек).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(В случае если услуги оказываются Исполнителем ежемесячно, Стороны ежемесячно составляют Акт об оказании услуг из расчёта количества календарных дней в месяц.</w:t>
      </w: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Pr="00185E1F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185E1F" w:rsidRPr="00185E1F" w:rsidRDefault="00185E1F" w:rsidP="00185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4.2. В цену Договора включены все расходы и издержки Исполнителя, связанные с выполнением им принятых на себя обязательств по настоящему Договору.</w:t>
      </w:r>
    </w:p>
    <w:p w:rsidR="00185E1F" w:rsidRPr="00185E1F" w:rsidRDefault="00185E1F" w:rsidP="00185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счёта-фактуры  путем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185E1F" w:rsidRPr="00185E1F" w:rsidRDefault="00185E1F" w:rsidP="00185E1F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E35B8E" w:rsidRPr="00185E1F" w:rsidRDefault="00E35B8E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4.6. </w:t>
      </w:r>
      <w:r w:rsidRPr="00E35B8E">
        <w:rPr>
          <w:rFonts w:ascii="Times New Roman" w:eastAsia="Times New Roman" w:hAnsi="Times New Roman" w:cs="Times New Roman"/>
          <w:color w:val="000000"/>
          <w:lang w:eastAsia="ru-RU"/>
        </w:rPr>
        <w:t>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185E1F" w:rsidRPr="00185E1F" w:rsidRDefault="00185E1F" w:rsidP="00185E1F">
      <w:pPr>
        <w:tabs>
          <w:tab w:val="left" w:pos="772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ab/>
      </w:r>
    </w:p>
    <w:p w:rsidR="00185E1F" w:rsidRPr="00185E1F" w:rsidRDefault="00185E1F" w:rsidP="00185E1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5. ОТВЕТСТВЕННОСТЬ СТОРОН.</w:t>
      </w:r>
    </w:p>
    <w:p w:rsidR="00185E1F" w:rsidRPr="00185E1F" w:rsidRDefault="00185E1F" w:rsidP="00185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5.1.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185E1F" w:rsidRPr="00185E1F" w:rsidRDefault="00185E1F" w:rsidP="00185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5.2. При неисполнении или ненадлежащем исполнении  принятых на себя обязательств по настоящему Договору Исполнитель обязан возместить Заказчику все возникшие в связи с этим убытки.</w:t>
      </w:r>
    </w:p>
    <w:p w:rsidR="00185E1F" w:rsidRPr="00185E1F" w:rsidRDefault="00185E1F" w:rsidP="00185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185E1F" w:rsidRPr="00185E1F" w:rsidRDefault="00185E1F" w:rsidP="00185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5.4. Уплата неустойки не освобождает Исполнителя от выполнения принятых по настоящему Договору  обязательств и/или устранения нарушений.</w:t>
      </w:r>
    </w:p>
    <w:p w:rsidR="00185E1F" w:rsidRPr="00185E1F" w:rsidRDefault="00185E1F" w:rsidP="00185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0" w:name="_Toc70831962"/>
      <w:bookmarkStart w:id="1" w:name="_Toc98253843"/>
    </w:p>
    <w:p w:rsidR="00185E1F" w:rsidRPr="00185E1F" w:rsidRDefault="00185E1F" w:rsidP="00185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5E1F" w:rsidRPr="00185E1F" w:rsidRDefault="00185E1F" w:rsidP="00185E1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 xml:space="preserve">6. </w:t>
      </w:r>
      <w:bookmarkEnd w:id="0"/>
      <w:bookmarkEnd w:id="1"/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ФОРС-МАЖОР.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2" w:name="_Toc90385038"/>
      <w:bookmarkStart w:id="3" w:name="_Toc98253844"/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 xml:space="preserve">6.4. Сторона, у которой возникли обстоятельства форс-мажора, обязана в </w:t>
      </w: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3-х (Трех) </w:t>
      </w:r>
      <w:proofErr w:type="spellStart"/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дневный</w:t>
      </w:r>
      <w:proofErr w:type="spellEnd"/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на  </w:t>
      </w: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основание, освобождающее от ответственности за неисполнение Стороной обязательств по настоящему Договору.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5E1F" w:rsidRPr="00185E1F" w:rsidRDefault="00185E1F" w:rsidP="00185E1F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7. </w:t>
      </w:r>
      <w:bookmarkEnd w:id="2"/>
      <w:bookmarkEnd w:id="3"/>
      <w:r w:rsidRPr="00185E1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ПОРЯДОК РАЗРЕШЕНИЯ СПОРОВ. РАСТОРЖЕНИЕ ДОГОВОРА </w:t>
      </w:r>
    </w:p>
    <w:p w:rsidR="00185E1F" w:rsidRPr="00185E1F" w:rsidRDefault="00185E1F" w:rsidP="00185E1F">
      <w:pPr>
        <w:tabs>
          <w:tab w:val="left" w:pos="1200"/>
        </w:tabs>
        <w:spacing w:after="0" w:line="240" w:lineRule="auto"/>
        <w:ind w:firstLine="70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7.1. </w:t>
      </w:r>
      <w:r w:rsidRPr="00185E1F">
        <w:rPr>
          <w:rFonts w:ascii="Times New Roman" w:eastAsia="Calibri" w:hAnsi="Times New Roman" w:cs="Times New Roman"/>
          <w:color w:val="000000"/>
          <w:lang w:eastAsia="ru-RU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Мурманской области.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185E1F" w:rsidRPr="00185E1F" w:rsidRDefault="00185E1F" w:rsidP="00185E1F">
      <w:pPr>
        <w:tabs>
          <w:tab w:val="left" w:pos="9000"/>
          <w:tab w:val="left" w:pos="9501"/>
        </w:tabs>
        <w:spacing w:after="0" w:line="240" w:lineRule="auto"/>
        <w:ind w:right="-15" w:firstLine="426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</w:p>
    <w:p w:rsidR="00185E1F" w:rsidRPr="00185E1F" w:rsidRDefault="00185E1F" w:rsidP="00185E1F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bookmarkStart w:id="4" w:name="_Toc90385039"/>
      <w:bookmarkStart w:id="5" w:name="_Toc98253845"/>
      <w:r w:rsidRPr="00185E1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8. КОНФИДЕНЦИАЛЬНОСТЬ</w:t>
      </w:r>
      <w:bookmarkEnd w:id="4"/>
      <w:bookmarkEnd w:id="5"/>
      <w:r w:rsidRPr="00185E1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.</w:t>
      </w:r>
    </w:p>
    <w:p w:rsidR="00185E1F" w:rsidRPr="00185E1F" w:rsidRDefault="00185E1F" w:rsidP="00185E1F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 xml:space="preserve">8.1. </w:t>
      </w:r>
      <w:r w:rsidRPr="00185E1F">
        <w:rPr>
          <w:rFonts w:ascii="Times New Roman" w:eastAsia="Times New Roman" w:hAnsi="Times New Roman" w:cs="Times New Roman"/>
          <w:bCs/>
          <w:color w:val="000000"/>
          <w:lang w:eastAsia="ru-RU"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185E1F" w:rsidRPr="00185E1F" w:rsidRDefault="00185E1F" w:rsidP="00185E1F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bCs/>
          <w:color w:val="000000"/>
          <w:lang w:eastAsia="ru-RU"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185E1F" w:rsidRPr="00185E1F" w:rsidRDefault="00185E1F" w:rsidP="00185E1F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185E1F" w:rsidRPr="00185E1F" w:rsidRDefault="00185E1F" w:rsidP="00185E1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9. ПРОЧИЕ УСЛОВИЯ.</w:t>
      </w:r>
    </w:p>
    <w:p w:rsidR="00185E1F" w:rsidRPr="00185E1F" w:rsidRDefault="00185E1F" w:rsidP="00185E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185E1F" w:rsidRPr="00185E1F" w:rsidRDefault="00185E1F" w:rsidP="00185E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Настоящий Договор распространяет свое действие на правоотношения Сторон, возникшие с "____" ___________ 2016 г.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185E1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9.6. Сторонами достигнуто соглашение о том, что все условия настоящего Договора являются существенными.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shd w:val="clear" w:color="auto" w:fill="FFFFFF"/>
          <w:lang w:eastAsia="ru-RU"/>
        </w:rPr>
      </w:pPr>
      <w:r w:rsidRPr="00185E1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9.7. </w:t>
      </w:r>
      <w:r w:rsidRPr="00185E1F">
        <w:rPr>
          <w:rFonts w:ascii="Times New Roman" w:eastAsia="Times New Roman" w:hAnsi="Times New Roman" w:cs="Times New Roman"/>
          <w:snapToGrid w:val="0"/>
          <w:color w:val="000000"/>
          <w:shd w:val="clear" w:color="auto" w:fill="FFFFFF"/>
          <w:lang w:eastAsia="ru-RU"/>
        </w:rPr>
        <w:t xml:space="preserve">В случае изменений в цепочке собственников </w:t>
      </w:r>
      <w:r w:rsidR="000047A6" w:rsidRPr="000047A6">
        <w:rPr>
          <w:rFonts w:ascii="Times New Roman" w:hAnsi="Times New Roman" w:cs="Times New Roman"/>
        </w:rPr>
        <w:t>Исполнителя</w:t>
      </w:r>
      <w:r w:rsidRPr="00185E1F">
        <w:rPr>
          <w:rFonts w:ascii="Times New Roman" w:eastAsia="Times New Roman" w:hAnsi="Times New Roman" w:cs="Times New Roman"/>
          <w:snapToGrid w:val="0"/>
          <w:color w:val="000000"/>
          <w:shd w:val="clear" w:color="auto" w:fill="FFFFFF"/>
          <w:lang w:eastAsia="ru-RU"/>
        </w:rPr>
        <w:t>, включая бенефициаров (в том числе конечных), и (или) в исполнительных органах</w:t>
      </w:r>
      <w:r w:rsidR="000047A6" w:rsidRPr="000047A6">
        <w:rPr>
          <w:rFonts w:ascii="Times New Roman" w:hAnsi="Times New Roman" w:cs="Times New Roman"/>
        </w:rPr>
        <w:t xml:space="preserve"> Исполнителя</w:t>
      </w:r>
      <w:r w:rsidRPr="00185E1F">
        <w:rPr>
          <w:rFonts w:ascii="Times New Roman" w:eastAsia="Times New Roman" w:hAnsi="Times New Roman" w:cs="Times New Roman"/>
          <w:snapToGrid w:val="0"/>
          <w:color w:val="000000"/>
          <w:shd w:val="clear" w:color="auto" w:fill="FFFFFF"/>
          <w:lang w:eastAsia="ru-RU"/>
        </w:rPr>
        <w:t xml:space="preserve"> последний представляет ОАО «ТГК-1» информацию об изменениях по адресу электронной почты</w:t>
      </w:r>
      <w:r w:rsidRPr="00185E1F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 </w:t>
      </w:r>
      <w:hyperlink r:id="rId4" w:history="1">
        <w:r w:rsidRPr="00185E1F">
          <w:rPr>
            <w:rFonts w:ascii="Times New Roman" w:eastAsia="Times New Roman" w:hAnsi="Times New Roman" w:cs="Times New Roman"/>
            <w:snapToGrid w:val="0"/>
            <w:color w:val="0563C1"/>
            <w:szCs w:val="20"/>
            <w:u w:val="single"/>
            <w:lang w:eastAsia="ru-RU"/>
          </w:rPr>
          <w:t>efromanova@kpges.kola.tgk1.ru</w:t>
        </w:r>
      </w:hyperlink>
      <w:r w:rsidRPr="00185E1F">
        <w:rPr>
          <w:rFonts w:ascii="Times New Roman" w:eastAsia="Times New Roman" w:hAnsi="Times New Roman" w:cs="Times New Roman"/>
          <w:snapToGrid w:val="0"/>
          <w:color w:val="000000"/>
          <w:shd w:val="clear" w:color="auto" w:fill="FFFFFF"/>
          <w:lang w:eastAsia="ru-RU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185E1F" w:rsidRPr="00185E1F" w:rsidRDefault="00185E1F" w:rsidP="00185E1F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185E1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ОАО «ТГК-1» вправе в одностороннем порядке отказаться от исполнения договора в </w:t>
      </w:r>
    </w:p>
    <w:p w:rsidR="00185E1F" w:rsidRPr="00185E1F" w:rsidRDefault="00185E1F" w:rsidP="00185E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185E1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случае неисполнения </w:t>
      </w:r>
      <w:r w:rsidR="000047A6" w:rsidRPr="000047A6">
        <w:rPr>
          <w:rFonts w:ascii="Times New Roman" w:eastAsia="Times New Roman" w:hAnsi="Times New Roman" w:cs="Times New Roman"/>
          <w:color w:val="000000"/>
          <w:shd w:val="clear" w:color="auto" w:fill="FFFFFF"/>
        </w:rPr>
        <w:t>Исполнителем</w:t>
      </w:r>
      <w:r w:rsidRPr="00185E1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r w:rsidR="000047A6" w:rsidRPr="000047A6">
        <w:rPr>
          <w:rFonts w:ascii="Times New Roman" w:eastAsia="Times New Roman" w:hAnsi="Times New Roman" w:cs="Times New Roman"/>
          <w:color w:val="000000"/>
          <w:shd w:val="clear" w:color="auto" w:fill="FFFFFF"/>
        </w:rPr>
        <w:t>Исполнителем</w:t>
      </w:r>
      <w:r w:rsidRPr="00185E1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письменного уведомления ОАО «ТГК-1» об отказе от исполнения договора или с иной даты, указанной в таком уведомлении.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lastRenderedPageBreak/>
        <w:t>9.8.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9.11. Стороны вправе уступать права (требования) и переводить обязанности (долг)</w:t>
      </w:r>
    </w:p>
    <w:p w:rsidR="00185E1F" w:rsidRPr="00185E1F" w:rsidRDefault="00185E1F" w:rsidP="00185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по договору третьим лицам только с письменного согласия другой стороны.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9.12. Следующие приложения являются неотъемлемой частью настоящего Договора: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</w:p>
    <w:p w:rsidR="00185E1F" w:rsidRPr="00185E1F" w:rsidRDefault="006A3C40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Приложение № 1 – </w:t>
      </w:r>
      <w:bookmarkStart w:id="6" w:name="_GoBack"/>
      <w:bookmarkEnd w:id="6"/>
      <w:r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«Техническое з</w:t>
      </w:r>
      <w:r w:rsidR="00185E1F" w:rsidRPr="00185E1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адание»;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Приложение № 2 – «График оказания услуг»;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185E1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Приложение №</w:t>
      </w:r>
      <w:r w:rsidRPr="00185E1F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 </w:t>
      </w:r>
      <w:r w:rsidRPr="00185E1F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3 – «Соглашение о предоставлении сведений»</w:t>
      </w:r>
      <w:r w:rsidRPr="00185E1F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;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Приложение № 4 - «Смета».</w:t>
      </w:r>
    </w:p>
    <w:p w:rsidR="00185E1F" w:rsidRPr="00185E1F" w:rsidRDefault="00185E1F" w:rsidP="00185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</w:p>
    <w:p w:rsidR="00185E1F" w:rsidRPr="00185E1F" w:rsidRDefault="00185E1F" w:rsidP="00185E1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ЮРИДИЧЕСКИЕ  АДРЕСА  И  ПОДПИСИ  СТОРОН.</w:t>
      </w:r>
    </w:p>
    <w:p w:rsidR="00185E1F" w:rsidRPr="00185E1F" w:rsidRDefault="00185E1F" w:rsidP="00185E1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5E1F" w:rsidRPr="00185E1F" w:rsidRDefault="00185E1F" w:rsidP="00185E1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«Заказчик»</w:t>
      </w: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185E1F" w:rsidRPr="00185E1F" w:rsidTr="00EB34DF">
        <w:trPr>
          <w:trHeight w:val="4111"/>
        </w:trPr>
        <w:tc>
          <w:tcPr>
            <w:tcW w:w="4803" w:type="dxa"/>
          </w:tcPr>
          <w:p w:rsidR="00185E1F" w:rsidRPr="00185E1F" w:rsidRDefault="00185E1F" w:rsidP="00185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185E1F" w:rsidRPr="00185E1F" w:rsidRDefault="00185E1F" w:rsidP="00185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ОАО "ТГК-1"</w:t>
            </w:r>
          </w:p>
          <w:p w:rsidR="00185E1F" w:rsidRPr="00185E1F" w:rsidRDefault="00185E1F" w:rsidP="00185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Юридический адрес: 198188, Российская Федерация, г. Санкт-Петербург, ул. Броневая, д.6 литера Б</w:t>
            </w:r>
          </w:p>
          <w:p w:rsidR="00185E1F" w:rsidRPr="00185E1F" w:rsidRDefault="00185E1F" w:rsidP="00185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Фактический адрес: 197198, Российская Федерация, г. Санкт-Петербург, пр. Добролюбова, д.16, корп.2, литера А, Бизнес-центр «Арена-Холл»</w:t>
            </w:r>
          </w:p>
          <w:p w:rsidR="00185E1F" w:rsidRPr="00185E1F" w:rsidRDefault="00185E1F" w:rsidP="00185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Почтовый адрес: 197198, Российская Федерация, г. Санкт-Петербург, пр. Добролюбова, д.16, корп.2, литера А, Бизнес-центр «Арена-Холл»</w:t>
            </w:r>
          </w:p>
          <w:p w:rsidR="00185E1F" w:rsidRPr="00185E1F" w:rsidRDefault="00185E1F" w:rsidP="00185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ОГРН 1057810153400</w:t>
            </w:r>
          </w:p>
          <w:p w:rsidR="00185E1F" w:rsidRPr="00185E1F" w:rsidRDefault="00185E1F" w:rsidP="00185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ИНН 7841312071</w:t>
            </w:r>
          </w:p>
          <w:p w:rsidR="00185E1F" w:rsidRPr="00185E1F" w:rsidRDefault="00185E1F" w:rsidP="00185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КПП  780501001</w:t>
            </w:r>
          </w:p>
          <w:p w:rsidR="00185E1F" w:rsidRPr="00185E1F" w:rsidRDefault="00185E1F" w:rsidP="00185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Р/</w:t>
            </w:r>
            <w:proofErr w:type="spellStart"/>
            <w:r w:rsidRPr="00185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</w:t>
            </w:r>
            <w:proofErr w:type="spellEnd"/>
            <w:r w:rsidRPr="00185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40702810309000000005</w:t>
            </w:r>
          </w:p>
          <w:p w:rsidR="00185E1F" w:rsidRPr="00185E1F" w:rsidRDefault="00185E1F" w:rsidP="00185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 w:rsidRPr="00185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spellEnd"/>
            <w:r w:rsidRPr="00185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ОАО «АБ «РОССИЯ» г. Санкт-Петербург</w:t>
            </w:r>
          </w:p>
          <w:p w:rsidR="00185E1F" w:rsidRPr="00185E1F" w:rsidRDefault="00185E1F" w:rsidP="00185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К/</w:t>
            </w:r>
            <w:proofErr w:type="spellStart"/>
            <w:r w:rsidRPr="00185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</w:t>
            </w:r>
            <w:proofErr w:type="spellEnd"/>
            <w:r w:rsidRPr="00185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30101810800000000861</w:t>
            </w:r>
          </w:p>
          <w:p w:rsidR="00185E1F" w:rsidRPr="00185E1F" w:rsidRDefault="00185E1F" w:rsidP="00185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БИК 044030861</w:t>
            </w:r>
          </w:p>
          <w:p w:rsidR="00185E1F" w:rsidRPr="00185E1F" w:rsidRDefault="00185E1F" w:rsidP="00185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Грузополучатель: Филиал "Кольский" ОАО "ТГК-1"Адрес: 184355, Мурманская область, Кольский район, п. Мурмаши, ул. Советская, д.2 ИНН 7841312071 КПП 510543001</w:t>
            </w:r>
          </w:p>
          <w:p w:rsidR="00185E1F" w:rsidRPr="00185E1F" w:rsidRDefault="00185E1F" w:rsidP="00185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85E1F" w:rsidRPr="00185E1F" w:rsidRDefault="00185E1F" w:rsidP="00185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Контактный телефон: +7(81553) 69-359</w:t>
            </w:r>
          </w:p>
          <w:p w:rsidR="00185E1F" w:rsidRDefault="00185E1F" w:rsidP="00185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35B8E" w:rsidRPr="00185E1F" w:rsidRDefault="00E35B8E" w:rsidP="00185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85E1F" w:rsidRPr="00185E1F" w:rsidRDefault="00185E1F" w:rsidP="00185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x-none" w:eastAsia="ru-RU"/>
              </w:rPr>
            </w:pPr>
            <w:r w:rsidRPr="00185E1F">
              <w:rPr>
                <w:rFonts w:ascii="Times New Roman" w:eastAsia="Times New Roman" w:hAnsi="Times New Roman" w:cs="Times New Roman"/>
                <w:color w:val="000000"/>
                <w:lang w:val="x-none" w:eastAsia="ru-RU"/>
              </w:rPr>
              <w:t>от ЗАКАЗЧИКА:</w:t>
            </w:r>
            <w:r w:rsidRPr="00185E1F">
              <w:rPr>
                <w:rFonts w:ascii="Times New Roman" w:eastAsia="Times New Roman" w:hAnsi="Times New Roman" w:cs="Times New Roman"/>
                <w:color w:val="000000"/>
                <w:lang w:val="x-none" w:eastAsia="ru-RU"/>
              </w:rPr>
              <w:tab/>
            </w:r>
            <w:r w:rsidRPr="00185E1F">
              <w:rPr>
                <w:rFonts w:ascii="Times New Roman" w:eastAsia="Times New Roman" w:hAnsi="Times New Roman" w:cs="Times New Roman"/>
                <w:color w:val="000000"/>
                <w:lang w:val="x-none" w:eastAsia="ru-RU"/>
              </w:rPr>
              <w:tab/>
            </w:r>
            <w:r w:rsidRPr="00185E1F">
              <w:rPr>
                <w:rFonts w:ascii="Times New Roman" w:eastAsia="Times New Roman" w:hAnsi="Times New Roman" w:cs="Times New Roman"/>
                <w:color w:val="000000"/>
                <w:lang w:val="x-none" w:eastAsia="ru-RU"/>
              </w:rPr>
              <w:tab/>
            </w:r>
            <w:r w:rsidRPr="00185E1F">
              <w:rPr>
                <w:rFonts w:ascii="Times New Roman" w:eastAsia="Times New Roman" w:hAnsi="Times New Roman" w:cs="Times New Roman"/>
                <w:color w:val="000000"/>
                <w:lang w:val="x-none" w:eastAsia="ru-RU"/>
              </w:rPr>
              <w:tab/>
            </w:r>
            <w:r w:rsidRPr="00185E1F">
              <w:rPr>
                <w:rFonts w:ascii="Times New Roman" w:eastAsia="Times New Roman" w:hAnsi="Times New Roman" w:cs="Times New Roman"/>
                <w:color w:val="000000"/>
                <w:lang w:val="x-none" w:eastAsia="ru-RU"/>
              </w:rPr>
              <w:tab/>
            </w:r>
            <w:r w:rsidRPr="00185E1F">
              <w:rPr>
                <w:rFonts w:ascii="Times New Roman" w:eastAsia="Times New Roman" w:hAnsi="Times New Roman" w:cs="Times New Roman"/>
                <w:color w:val="000000"/>
                <w:lang w:val="x-none" w:eastAsia="ru-RU"/>
              </w:rPr>
              <w:tab/>
            </w:r>
            <w:r w:rsidRPr="00185E1F">
              <w:rPr>
                <w:rFonts w:ascii="Times New Roman" w:eastAsia="Times New Roman" w:hAnsi="Times New Roman" w:cs="Times New Roman"/>
                <w:color w:val="000000"/>
                <w:lang w:val="x-none" w:eastAsia="ru-RU"/>
              </w:rPr>
              <w:tab/>
            </w:r>
          </w:p>
          <w:p w:rsidR="00185E1F" w:rsidRPr="00185E1F" w:rsidRDefault="00185E1F" w:rsidP="00185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генерального директора-</w:t>
            </w:r>
          </w:p>
          <w:p w:rsidR="00185E1F" w:rsidRPr="00185E1F" w:rsidRDefault="00185E1F" w:rsidP="00185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директор филиала "Кольский" ОАО "ТГК-1"</w:t>
            </w:r>
          </w:p>
          <w:p w:rsidR="00185E1F" w:rsidRDefault="00185E1F" w:rsidP="00185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 А.Г. Антипов</w:t>
            </w:r>
            <w:r w:rsidRPr="00185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  <w:p w:rsidR="00E35B8E" w:rsidRPr="00185E1F" w:rsidRDefault="00E35B8E" w:rsidP="00185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60" w:type="dxa"/>
          </w:tcPr>
          <w:p w:rsidR="00185E1F" w:rsidRPr="00185E1F" w:rsidRDefault="00185E1F" w:rsidP="00185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185E1F" w:rsidRPr="00185E1F" w:rsidRDefault="00185E1F" w:rsidP="00185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E1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____________________</w:t>
            </w:r>
            <w:r w:rsidRPr="00185E1F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(наименование)</w:t>
            </w:r>
            <w:r w:rsidRPr="00185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  <w:p w:rsidR="00185E1F" w:rsidRPr="00185E1F" w:rsidRDefault="00185E1F" w:rsidP="00185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Юридический адрес:________________</w:t>
            </w:r>
          </w:p>
          <w:p w:rsidR="00185E1F" w:rsidRPr="00185E1F" w:rsidRDefault="00185E1F" w:rsidP="00185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Почтовый адрес: __________________</w:t>
            </w:r>
          </w:p>
          <w:p w:rsidR="00185E1F" w:rsidRPr="00185E1F" w:rsidRDefault="00185E1F" w:rsidP="00185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ИНН _________, КПП _____________</w:t>
            </w:r>
          </w:p>
          <w:p w:rsidR="00185E1F" w:rsidRPr="00185E1F" w:rsidRDefault="00185E1F" w:rsidP="00185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ОГРН ___________________________</w:t>
            </w:r>
          </w:p>
          <w:p w:rsidR="00185E1F" w:rsidRPr="00185E1F" w:rsidRDefault="00185E1F" w:rsidP="00185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Банковские реквизиты:</w:t>
            </w:r>
          </w:p>
          <w:p w:rsidR="00185E1F" w:rsidRPr="00185E1F" w:rsidRDefault="00185E1F" w:rsidP="00185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__________________________________</w:t>
            </w:r>
          </w:p>
          <w:p w:rsidR="00185E1F" w:rsidRPr="00185E1F" w:rsidRDefault="00185E1F" w:rsidP="00185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__________________________________</w:t>
            </w:r>
          </w:p>
          <w:p w:rsidR="00185E1F" w:rsidRPr="00185E1F" w:rsidRDefault="00185E1F" w:rsidP="00185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E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Контактный телефон: _______________</w:t>
            </w:r>
          </w:p>
          <w:p w:rsidR="00185E1F" w:rsidRPr="00185E1F" w:rsidRDefault="00185E1F" w:rsidP="00185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185E1F" w:rsidRPr="00185E1F" w:rsidRDefault="00185E1F" w:rsidP="00185E1F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Приложение № 3</w:t>
      </w:r>
    </w:p>
    <w:p w:rsidR="00185E1F" w:rsidRPr="00185E1F" w:rsidRDefault="00185E1F" w:rsidP="00185E1F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к договору №</w:t>
      </w: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ab/>
      </w:r>
    </w:p>
    <w:p w:rsidR="00185E1F" w:rsidRPr="00185E1F" w:rsidRDefault="00185E1F" w:rsidP="00185E1F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 xml:space="preserve">от « ___» </w:t>
      </w: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ab/>
        <w:t>20__ г.</w:t>
      </w:r>
    </w:p>
    <w:p w:rsidR="00185E1F" w:rsidRPr="00185E1F" w:rsidRDefault="00185E1F" w:rsidP="00185E1F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5E1F" w:rsidRPr="00185E1F" w:rsidRDefault="00185E1F" w:rsidP="00185E1F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5E1F" w:rsidRPr="00185E1F" w:rsidRDefault="00185E1F" w:rsidP="00185E1F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5E1F" w:rsidRPr="00185E1F" w:rsidRDefault="00185E1F" w:rsidP="00185E1F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5E1F" w:rsidRPr="00185E1F" w:rsidRDefault="00185E1F" w:rsidP="00185E1F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E1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Соглашение о предоставлении сведений</w:t>
      </w:r>
    </w:p>
    <w:p w:rsidR="00185E1F" w:rsidRPr="00185E1F" w:rsidRDefault="00185E1F" w:rsidP="00185E1F">
      <w:pPr>
        <w:widowControl w:val="0"/>
        <w:tabs>
          <w:tab w:val="left" w:pos="2843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к договору № _________/__________от «____»_________201__г.</w:t>
      </w:r>
    </w:p>
    <w:p w:rsidR="00185E1F" w:rsidRPr="00185E1F" w:rsidRDefault="00185E1F" w:rsidP="00185E1F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E1F" w:rsidRPr="00185E1F" w:rsidRDefault="00185E1F" w:rsidP="00185E1F">
      <w:pPr>
        <w:widowControl w:val="0"/>
        <w:tabs>
          <w:tab w:val="left" w:pos="284"/>
          <w:tab w:val="left" w:leader="underscore" w:pos="413"/>
          <w:tab w:val="left" w:pos="7063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E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г.</w:t>
      </w:r>
      <w:r w:rsidRPr="00185E1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Мурманск             </w:t>
      </w:r>
      <w:r w:rsidRPr="00185E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</w:t>
      </w:r>
      <w:r w:rsidRPr="00185E1F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__________201__г.</w:t>
      </w:r>
    </w:p>
    <w:p w:rsidR="00185E1F" w:rsidRPr="00185E1F" w:rsidRDefault="00185E1F" w:rsidP="00185E1F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E1F" w:rsidRPr="00185E1F" w:rsidRDefault="00185E1F" w:rsidP="00185E1F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185E1F" w:rsidRPr="00185E1F" w:rsidRDefault="00185E1F" w:rsidP="00185E1F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Pr="00185E1F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Исполнителем</w:t>
      </w:r>
      <w:r w:rsidRPr="00185E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при оказании Услуг, по усмотрению Заказчика.</w:t>
      </w:r>
    </w:p>
    <w:p w:rsidR="00185E1F" w:rsidRPr="00185E1F" w:rsidRDefault="00185E1F" w:rsidP="00185E1F">
      <w:pPr>
        <w:widowControl w:val="0"/>
        <w:tabs>
          <w:tab w:val="left" w:pos="284"/>
        </w:tabs>
        <w:spacing w:after="0" w:line="240" w:lineRule="auto"/>
        <w:ind w:right="6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За несвоевременное представление документов </w:t>
      </w:r>
      <w:r w:rsidRPr="00185E1F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</w:t>
      </w:r>
      <w:r w:rsidRPr="00185E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уплачивает Заказчику штраф 0,01% от суммы неподтвержденных расходов за каждый день просрочки. </w:t>
      </w:r>
    </w:p>
    <w:p w:rsidR="00185E1F" w:rsidRPr="00185E1F" w:rsidRDefault="00185E1F" w:rsidP="00185E1F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E1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Pr="00185E1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Pr="00185E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Исполнитель </w:t>
      </w:r>
      <w:r w:rsidRPr="00185E1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185E1F" w:rsidRPr="00185E1F" w:rsidRDefault="00185E1F" w:rsidP="00185E1F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185E1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Pr="00185E1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Pr="00185E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Исполнитель </w:t>
      </w:r>
      <w:r w:rsidRPr="00185E1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185E1F" w:rsidRPr="00185E1F" w:rsidRDefault="00185E1F" w:rsidP="00185E1F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5E1F" w:rsidRPr="00185E1F" w:rsidRDefault="00185E1F" w:rsidP="00185E1F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5E1F" w:rsidRPr="00185E1F" w:rsidRDefault="00185E1F" w:rsidP="00185E1F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5E1F" w:rsidRPr="00185E1F" w:rsidRDefault="00185E1F" w:rsidP="00185E1F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5E1F" w:rsidRPr="00185E1F" w:rsidRDefault="00185E1F" w:rsidP="00185E1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185E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Исполнитель</w:t>
      </w: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Pr="00185E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________________    Заказчик </w:t>
      </w: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>ОАО "ТГК-1"</w:t>
      </w:r>
    </w:p>
    <w:p w:rsidR="00185E1F" w:rsidRPr="00185E1F" w:rsidRDefault="00185E1F" w:rsidP="00185E1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Заместитель генерального директора –                       </w:t>
      </w:r>
    </w:p>
    <w:p w:rsidR="00185E1F" w:rsidRPr="00185E1F" w:rsidRDefault="00185E1F" w:rsidP="00185E1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 директор филиала "Кольский" ОАО "ТГК-1"</w:t>
      </w:r>
    </w:p>
    <w:p w:rsidR="00185E1F" w:rsidRPr="00185E1F" w:rsidRDefault="00185E1F" w:rsidP="00185E1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5E1F" w:rsidRPr="00185E1F" w:rsidRDefault="00185E1F" w:rsidP="00185E1F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5E1F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__________________ А.Г. Антипов</w:t>
      </w:r>
    </w:p>
    <w:p w:rsidR="00F70BDC" w:rsidRDefault="00F70BDC"/>
    <w:sectPr w:rsidR="00F70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9A7"/>
    <w:rsid w:val="000047A6"/>
    <w:rsid w:val="00185E1F"/>
    <w:rsid w:val="003A1922"/>
    <w:rsid w:val="004F6FA4"/>
    <w:rsid w:val="006A3C40"/>
    <w:rsid w:val="00A615DB"/>
    <w:rsid w:val="00BD59A7"/>
    <w:rsid w:val="00D26631"/>
    <w:rsid w:val="00E35B8E"/>
    <w:rsid w:val="00F7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EF93A-FECA-4F10-A807-7740DEF84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fromanova@kpges.kola.tgk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AA876E25</Template>
  <TotalTime>21</TotalTime>
  <Pages>6</Pages>
  <Words>2791</Words>
  <Characters>15910</Characters>
  <Application>Microsoft Office Word</Application>
  <DocSecurity>0</DocSecurity>
  <Lines>132</Lines>
  <Paragraphs>37</Paragraphs>
  <ScaleCrop>false</ScaleCrop>
  <Company/>
  <LinksUpToDate>false</LinksUpToDate>
  <CharactersWithSpaces>18664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Гагарина Ирина Вениаминовна</dc:creator>
  <cp:keywords/>
  <dc:description/>
  <cp:lastModifiedBy>Гагарина Ирина Вениаминовна</cp:lastModifiedBy>
  <cp:revision>9</cp:revision>
  <dcterms:created xsi:type="dcterms:W3CDTF">2016-01-28T10:07:00Z</dcterms:created>
  <dcterms:modified xsi:type="dcterms:W3CDTF">2016-01-29T08:42:00Z</dcterms:modified>
</cp:coreProperties>
</file>